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41D" w:rsidRPr="002777A0" w:rsidRDefault="00EA041D" w:rsidP="00BE35C7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77A0">
        <w:rPr>
          <w:rFonts w:ascii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91783620" r:id="rId5"/>
        </w:object>
      </w:r>
    </w:p>
    <w:p w:rsidR="00EA041D" w:rsidRPr="008A073B" w:rsidRDefault="00EA041D" w:rsidP="00742F4D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073B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EA041D" w:rsidRPr="008A073B" w:rsidRDefault="00EA041D" w:rsidP="00742F4D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041D" w:rsidRPr="008A073B" w:rsidRDefault="00EA041D" w:rsidP="00BE35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073B">
        <w:rPr>
          <w:rFonts w:ascii="Times New Roman" w:hAnsi="Times New Roman"/>
          <w:b/>
          <w:sz w:val="28"/>
          <w:szCs w:val="28"/>
        </w:rPr>
        <w:tab/>
      </w:r>
      <w:r w:rsidRPr="008A073B">
        <w:rPr>
          <w:rFonts w:ascii="Times New Roman" w:hAnsi="Times New Roman"/>
          <w:b/>
          <w:sz w:val="28"/>
          <w:szCs w:val="28"/>
        </w:rPr>
        <w:tab/>
      </w:r>
      <w:r w:rsidRPr="008A073B">
        <w:rPr>
          <w:rFonts w:ascii="Times New Roman" w:hAnsi="Times New Roman"/>
          <w:b/>
          <w:sz w:val="28"/>
          <w:szCs w:val="28"/>
        </w:rPr>
        <w:tab/>
      </w:r>
      <w:r w:rsidRPr="008A073B">
        <w:rPr>
          <w:rFonts w:ascii="Times New Roman" w:hAnsi="Times New Roman"/>
          <w:b/>
          <w:sz w:val="28"/>
          <w:szCs w:val="28"/>
        </w:rPr>
        <w:tab/>
      </w:r>
      <w:r w:rsidRPr="008A073B">
        <w:rPr>
          <w:rFonts w:ascii="Times New Roman" w:hAnsi="Times New Roman"/>
          <w:b/>
          <w:sz w:val="28"/>
          <w:szCs w:val="28"/>
        </w:rPr>
        <w:tab/>
      </w:r>
      <w:r w:rsidRPr="008A073B">
        <w:rPr>
          <w:rFonts w:ascii="Times New Roman" w:hAnsi="Times New Roman"/>
          <w:b/>
          <w:sz w:val="28"/>
          <w:szCs w:val="28"/>
        </w:rPr>
        <w:tab/>
      </w:r>
      <w:r w:rsidRPr="008A073B">
        <w:rPr>
          <w:rFonts w:ascii="Times New Roman" w:hAnsi="Times New Roman"/>
          <w:b/>
          <w:sz w:val="28"/>
          <w:szCs w:val="28"/>
        </w:rPr>
        <w:tab/>
      </w:r>
      <w:r w:rsidRPr="008A073B">
        <w:rPr>
          <w:rFonts w:ascii="Times New Roman" w:hAnsi="Times New Roman"/>
          <w:b/>
          <w:sz w:val="28"/>
          <w:szCs w:val="28"/>
        </w:rPr>
        <w:tab/>
      </w:r>
      <w:r w:rsidRPr="008A073B">
        <w:rPr>
          <w:rFonts w:ascii="Times New Roman" w:hAnsi="Times New Roman"/>
          <w:b/>
          <w:sz w:val="28"/>
          <w:szCs w:val="28"/>
        </w:rPr>
        <w:tab/>
        <w:t xml:space="preserve">                  проєкт</w:t>
      </w:r>
    </w:p>
    <w:p w:rsidR="00EA041D" w:rsidRPr="008A073B" w:rsidRDefault="00EA041D" w:rsidP="00BE35C7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A073B">
        <w:rPr>
          <w:rFonts w:ascii="Times New Roman" w:hAnsi="Times New Roman"/>
          <w:b/>
          <w:sz w:val="28"/>
          <w:szCs w:val="28"/>
        </w:rPr>
        <w:tab/>
      </w:r>
      <w:r w:rsidRPr="008A073B">
        <w:rPr>
          <w:rFonts w:ascii="Times New Roman" w:hAnsi="Times New Roman"/>
          <w:b/>
          <w:sz w:val="28"/>
          <w:szCs w:val="28"/>
        </w:rPr>
        <w:tab/>
        <w:t xml:space="preserve">РІШЕННЯ       </w:t>
      </w:r>
    </w:p>
    <w:p w:rsidR="00EA041D" w:rsidRPr="008A073B" w:rsidRDefault="00EA041D" w:rsidP="00BE35C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A041D" w:rsidRPr="008A073B" w:rsidRDefault="00EA041D" w:rsidP="00BE35C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A073B">
        <w:rPr>
          <w:rFonts w:ascii="Times New Roman" w:hAnsi="Times New Roman"/>
          <w:b/>
          <w:sz w:val="28"/>
          <w:szCs w:val="28"/>
        </w:rPr>
        <w:t xml:space="preserve">   2024                                                                                              м. Кагарлик</w:t>
      </w:r>
    </w:p>
    <w:p w:rsidR="00EA041D" w:rsidRPr="008A073B" w:rsidRDefault="00EA041D" w:rsidP="00BE35C7">
      <w:pPr>
        <w:tabs>
          <w:tab w:val="left" w:pos="0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A041D" w:rsidRPr="008A073B" w:rsidRDefault="00EA041D" w:rsidP="00BE35C7">
      <w:pPr>
        <w:spacing w:after="0" w:line="240" w:lineRule="auto"/>
        <w:rPr>
          <w:rStyle w:val="Heading2Char"/>
          <w:rFonts w:ascii="Times New Roman" w:hAnsi="Times New Roman"/>
          <w:i w:val="0"/>
          <w:lang w:val="uk-UA"/>
        </w:rPr>
      </w:pPr>
      <w:r w:rsidRPr="008A073B">
        <w:rPr>
          <w:rStyle w:val="Heading2Char"/>
          <w:rFonts w:ascii="Times New Roman" w:hAnsi="Times New Roman"/>
          <w:i w:val="0"/>
          <w:lang w:val="uk-UA"/>
        </w:rPr>
        <w:t xml:space="preserve">Про надання ФГ «Білиловець» в  оренду земельної  ділянки </w:t>
      </w:r>
    </w:p>
    <w:p w:rsidR="00EA041D" w:rsidRPr="008A073B" w:rsidRDefault="00EA041D" w:rsidP="00BE35C7">
      <w:pPr>
        <w:spacing w:after="0" w:line="240" w:lineRule="auto"/>
        <w:rPr>
          <w:rStyle w:val="Heading2Char"/>
          <w:rFonts w:ascii="Times New Roman" w:hAnsi="Times New Roman"/>
          <w:i w:val="0"/>
        </w:rPr>
      </w:pPr>
      <w:r w:rsidRPr="008A073B">
        <w:rPr>
          <w:rStyle w:val="Heading2Char"/>
          <w:rFonts w:ascii="Times New Roman" w:hAnsi="Times New Roman"/>
          <w:i w:val="0"/>
        </w:rPr>
        <w:t xml:space="preserve">для ведення товарного сільськогосподарського виробництва </w:t>
      </w:r>
    </w:p>
    <w:p w:rsidR="00EA041D" w:rsidRPr="008A073B" w:rsidRDefault="00EA041D" w:rsidP="00BE35C7">
      <w:pPr>
        <w:spacing w:after="0" w:line="240" w:lineRule="auto"/>
        <w:rPr>
          <w:rStyle w:val="Heading2Char"/>
          <w:rFonts w:ascii="Times New Roman" w:hAnsi="Times New Roman"/>
          <w:i w:val="0"/>
          <w:iCs w:val="0"/>
        </w:rPr>
      </w:pPr>
      <w:r w:rsidRPr="008A073B">
        <w:rPr>
          <w:rStyle w:val="Heading2Char"/>
          <w:rFonts w:ascii="Times New Roman" w:hAnsi="Times New Roman"/>
          <w:i w:val="0"/>
        </w:rPr>
        <w:t>(господарський двір) за межами  с. Халча  на території  Кагарлицької міської територіальної громади (0,1603га)</w:t>
      </w:r>
    </w:p>
    <w:p w:rsidR="00EA041D" w:rsidRPr="008A073B" w:rsidRDefault="00EA041D" w:rsidP="00BE35C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A041D" w:rsidRDefault="00EA041D" w:rsidP="00885F7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A073B"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Pr="008A073B">
        <w:rPr>
          <w:rFonts w:ascii="Times New Roman" w:hAnsi="Times New Roman"/>
          <w:sz w:val="28"/>
          <w:szCs w:val="28"/>
        </w:rPr>
        <w:t>Розглянувши клопотання ФГ «Білиловець» керівник Білиловець Олексій Олексійович  (с.Халча, вул. Незалежності,44) щодо надання в  оренду земельної ділянки (для</w:t>
      </w:r>
      <w:r w:rsidRPr="008A073B">
        <w:rPr>
          <w:rStyle w:val="Heading2Char"/>
          <w:rFonts w:ascii="Times New Roman" w:hAnsi="Times New Roman"/>
          <w:b w:val="0"/>
          <w:i w:val="0"/>
          <w:lang w:val="uk-UA"/>
        </w:rPr>
        <w:t xml:space="preserve"> ведення товарного сільськогосподарського виробництва</w:t>
      </w:r>
      <w:r w:rsidRPr="008A073B">
        <w:rPr>
          <w:rFonts w:ascii="Times New Roman" w:hAnsi="Times New Roman"/>
          <w:b/>
          <w:bCs/>
          <w:sz w:val="28"/>
          <w:szCs w:val="28"/>
        </w:rPr>
        <w:t>)</w:t>
      </w:r>
      <w:r w:rsidRPr="008A073B">
        <w:rPr>
          <w:rFonts w:ascii="Times New Roman" w:hAnsi="Times New Roman"/>
          <w:sz w:val="28"/>
          <w:szCs w:val="28"/>
        </w:rPr>
        <w:t xml:space="preserve"> за межами с. Халча відповідно до ст.ст.12, 93 Земельного кодексу України, Закону України «Про місцеве самоврядування в Україні», Розділу Х «Перехідні положення» Земельного кодексу України та Закону України «Про землеустрій» зі змінами від 16.10.2012 року, враховуючи рекомендації постійної комісії міської ради з питань земельних відносин, екології та природокористування, </w:t>
      </w:r>
      <w:r w:rsidRPr="008A073B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EA041D" w:rsidRPr="008A073B" w:rsidRDefault="00EA041D" w:rsidP="00885F7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A041D" w:rsidRPr="008A073B" w:rsidRDefault="00EA041D" w:rsidP="00885F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073B">
        <w:rPr>
          <w:rFonts w:ascii="Times New Roman" w:hAnsi="Times New Roman"/>
          <w:sz w:val="28"/>
          <w:szCs w:val="28"/>
        </w:rPr>
        <w:t xml:space="preserve">1. Передати з </w:t>
      </w:r>
      <w:r w:rsidRPr="008A073B">
        <w:rPr>
          <w:rFonts w:ascii="Times New Roman" w:hAnsi="Times New Roman"/>
          <w:bCs/>
          <w:sz w:val="28"/>
          <w:szCs w:val="28"/>
        </w:rPr>
        <w:t xml:space="preserve">земель комунальної власності ФГ «Білиловець» в  оренду терміном до 31.12.2025 р.  земельну ділянку загальною площею  </w:t>
      </w:r>
      <w:smartTag w:uri="urn:schemas-microsoft-com:office:smarttags" w:element="metricconverter">
        <w:smartTagPr>
          <w:attr w:name="ProductID" w:val="0,1603 га"/>
        </w:smartTagPr>
        <w:r w:rsidRPr="008A073B">
          <w:rPr>
            <w:rFonts w:ascii="Times New Roman" w:hAnsi="Times New Roman"/>
            <w:bCs/>
            <w:sz w:val="28"/>
            <w:szCs w:val="28"/>
          </w:rPr>
          <w:t>0,1603 га</w:t>
        </w:r>
      </w:smartTag>
      <w:r w:rsidRPr="008A073B">
        <w:rPr>
          <w:rFonts w:ascii="Times New Roman" w:hAnsi="Times New Roman"/>
          <w:bCs/>
          <w:sz w:val="28"/>
          <w:szCs w:val="28"/>
        </w:rPr>
        <w:t xml:space="preserve"> кадастровий номер 3222288600:03:314:0060 </w:t>
      </w:r>
      <w:r w:rsidRPr="008A073B">
        <w:rPr>
          <w:rFonts w:ascii="Times New Roman" w:hAnsi="Times New Roman"/>
          <w:sz w:val="28"/>
          <w:szCs w:val="28"/>
        </w:rPr>
        <w:t>для ведення товарного сільськогосподарського виробництва (господарський двір ) за межами с. Халча  на території Кагарлицької міської територіальної громади.</w:t>
      </w:r>
    </w:p>
    <w:p w:rsidR="00EA041D" w:rsidRPr="008A073B" w:rsidRDefault="00EA041D" w:rsidP="004B2A4D">
      <w:pPr>
        <w:pStyle w:val="BodyText"/>
        <w:spacing w:after="0"/>
        <w:ind w:firstLine="709"/>
        <w:jc w:val="both"/>
        <w:rPr>
          <w:sz w:val="28"/>
          <w:szCs w:val="28"/>
          <w:lang w:val="uk-UA"/>
        </w:rPr>
      </w:pPr>
      <w:r w:rsidRPr="008A073B">
        <w:rPr>
          <w:bCs/>
          <w:sz w:val="28"/>
          <w:szCs w:val="28"/>
          <w:lang w:val="uk-UA"/>
        </w:rPr>
        <w:t xml:space="preserve">2. </w:t>
      </w:r>
      <w:r w:rsidRPr="008A073B">
        <w:rPr>
          <w:sz w:val="28"/>
          <w:szCs w:val="28"/>
          <w:lang w:val="uk-UA"/>
        </w:rPr>
        <w:t xml:space="preserve">Встановити розмір  орендної плати в розмірі 10% від НГО за земельну ділянку  площею </w:t>
      </w:r>
      <w:smartTag w:uri="urn:schemas-microsoft-com:office:smarttags" w:element="metricconverter">
        <w:smartTagPr>
          <w:attr w:name="ProductID" w:val="0,1603 га"/>
        </w:smartTagPr>
        <w:r w:rsidRPr="008A073B">
          <w:rPr>
            <w:sz w:val="28"/>
            <w:szCs w:val="28"/>
            <w:lang w:val="uk-UA"/>
          </w:rPr>
          <w:t>0,1603 га</w:t>
        </w:r>
      </w:smartTag>
      <w:r w:rsidRPr="008A073B">
        <w:rPr>
          <w:sz w:val="28"/>
          <w:szCs w:val="28"/>
          <w:lang w:val="uk-UA"/>
        </w:rPr>
        <w:t xml:space="preserve"> кадастровий номер 3222288600:03:314:0060 в сумі 587,16грн. (10х</w:t>
      </w:r>
      <w:r w:rsidRPr="008A073B">
        <w:rPr>
          <w:sz w:val="28"/>
          <w:szCs w:val="28"/>
        </w:rPr>
        <w:t>58</w:t>
      </w:r>
      <w:r w:rsidRPr="008A073B">
        <w:rPr>
          <w:sz w:val="28"/>
          <w:szCs w:val="28"/>
          <w:lang w:val="uk-UA"/>
        </w:rPr>
        <w:t>71</w:t>
      </w:r>
      <w:r w:rsidRPr="008A073B">
        <w:rPr>
          <w:sz w:val="28"/>
          <w:szCs w:val="28"/>
        </w:rPr>
        <w:t>,</w:t>
      </w:r>
      <w:r w:rsidRPr="008A073B">
        <w:rPr>
          <w:sz w:val="28"/>
          <w:szCs w:val="28"/>
          <w:lang w:val="uk-UA"/>
        </w:rPr>
        <w:t>68=587,16).</w:t>
      </w:r>
    </w:p>
    <w:p w:rsidR="00EA041D" w:rsidRPr="008A073B" w:rsidRDefault="00EA041D" w:rsidP="00383352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8A073B">
        <w:rPr>
          <w:rFonts w:ascii="Times New Roman" w:hAnsi="Times New Roman"/>
          <w:sz w:val="28"/>
          <w:szCs w:val="28"/>
        </w:rPr>
        <w:t xml:space="preserve">        3. ФГ «Білиловець О.О.» звернутися до Кагарлицької ДПІ ГУ ДПС в Київській області для взяття на облік, як платника земельного податку.</w:t>
      </w:r>
    </w:p>
    <w:p w:rsidR="00EA041D" w:rsidRPr="008A073B" w:rsidRDefault="00EA041D" w:rsidP="00383352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A073B">
        <w:rPr>
          <w:rFonts w:ascii="Times New Roman" w:hAnsi="Times New Roman"/>
          <w:sz w:val="28"/>
          <w:szCs w:val="28"/>
        </w:rPr>
        <w:t xml:space="preserve">         4.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EA041D" w:rsidRDefault="00EA041D" w:rsidP="00383352">
      <w:pPr>
        <w:jc w:val="both"/>
        <w:rPr>
          <w:rFonts w:ascii="Times New Roman" w:hAnsi="Times New Roman"/>
          <w:sz w:val="28"/>
          <w:szCs w:val="28"/>
        </w:rPr>
      </w:pPr>
      <w:r w:rsidRPr="008A073B">
        <w:rPr>
          <w:rFonts w:ascii="Times New Roman" w:hAnsi="Times New Roman"/>
          <w:sz w:val="28"/>
          <w:szCs w:val="28"/>
        </w:rPr>
        <w:t xml:space="preserve">         5. 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EA041D" w:rsidRDefault="00EA041D" w:rsidP="00383352">
      <w:pPr>
        <w:jc w:val="both"/>
        <w:rPr>
          <w:rFonts w:ascii="Times New Roman" w:hAnsi="Times New Roman"/>
          <w:sz w:val="28"/>
          <w:szCs w:val="28"/>
        </w:rPr>
      </w:pPr>
    </w:p>
    <w:p w:rsidR="00EA041D" w:rsidRPr="008A073B" w:rsidRDefault="00EA041D" w:rsidP="00383352">
      <w:pPr>
        <w:jc w:val="both"/>
        <w:rPr>
          <w:rFonts w:ascii="Times New Roman" w:hAnsi="Times New Roman"/>
          <w:b/>
          <w:sz w:val="28"/>
          <w:szCs w:val="28"/>
        </w:rPr>
      </w:pPr>
    </w:p>
    <w:p w:rsidR="00EA041D" w:rsidRDefault="00EA041D" w:rsidP="002462B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Міський голова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        Олександр ПАНЮТА</w:t>
      </w:r>
    </w:p>
    <w:p w:rsidR="00EA041D" w:rsidRPr="008A073B" w:rsidRDefault="00EA041D" w:rsidP="002462B2">
      <w:pPr>
        <w:tabs>
          <w:tab w:val="left" w:pos="9540"/>
        </w:tabs>
        <w:spacing w:after="0" w:line="240" w:lineRule="auto"/>
        <w:jc w:val="both"/>
        <w:rPr>
          <w:lang w:val="ru-RU"/>
        </w:rPr>
      </w:pPr>
    </w:p>
    <w:sectPr w:rsidR="00EA041D" w:rsidRPr="008A073B" w:rsidSect="00862E7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427A7"/>
    <w:rsid w:val="00064E1C"/>
    <w:rsid w:val="00064E89"/>
    <w:rsid w:val="00072484"/>
    <w:rsid w:val="000A1F22"/>
    <w:rsid w:val="000E46B9"/>
    <w:rsid w:val="000F10FB"/>
    <w:rsid w:val="001257FB"/>
    <w:rsid w:val="001335B6"/>
    <w:rsid w:val="001846CA"/>
    <w:rsid w:val="001D1217"/>
    <w:rsid w:val="00220E9D"/>
    <w:rsid w:val="002411E7"/>
    <w:rsid w:val="002462B2"/>
    <w:rsid w:val="00253BB7"/>
    <w:rsid w:val="002777A0"/>
    <w:rsid w:val="002A5546"/>
    <w:rsid w:val="002B36D8"/>
    <w:rsid w:val="002C1C85"/>
    <w:rsid w:val="002D5707"/>
    <w:rsid w:val="00340AA0"/>
    <w:rsid w:val="00344625"/>
    <w:rsid w:val="00377158"/>
    <w:rsid w:val="00383352"/>
    <w:rsid w:val="003875D5"/>
    <w:rsid w:val="004008E9"/>
    <w:rsid w:val="00404815"/>
    <w:rsid w:val="00447CBA"/>
    <w:rsid w:val="004515D5"/>
    <w:rsid w:val="0048428F"/>
    <w:rsid w:val="004B2A4D"/>
    <w:rsid w:val="004D1CB5"/>
    <w:rsid w:val="004E46A6"/>
    <w:rsid w:val="005218BD"/>
    <w:rsid w:val="00577530"/>
    <w:rsid w:val="005C0DD6"/>
    <w:rsid w:val="006243BF"/>
    <w:rsid w:val="00666D65"/>
    <w:rsid w:val="0069453C"/>
    <w:rsid w:val="006A55E1"/>
    <w:rsid w:val="006E0D8B"/>
    <w:rsid w:val="00723EA5"/>
    <w:rsid w:val="00742F4D"/>
    <w:rsid w:val="00770DCA"/>
    <w:rsid w:val="007817F0"/>
    <w:rsid w:val="007E5C5D"/>
    <w:rsid w:val="007E6138"/>
    <w:rsid w:val="0082677C"/>
    <w:rsid w:val="00853E2B"/>
    <w:rsid w:val="00862E7D"/>
    <w:rsid w:val="00885F73"/>
    <w:rsid w:val="00890444"/>
    <w:rsid w:val="008A073B"/>
    <w:rsid w:val="008F3738"/>
    <w:rsid w:val="008F7FD5"/>
    <w:rsid w:val="009240C2"/>
    <w:rsid w:val="009443E2"/>
    <w:rsid w:val="00A10142"/>
    <w:rsid w:val="00AA096F"/>
    <w:rsid w:val="00AA1FD2"/>
    <w:rsid w:val="00AD1B49"/>
    <w:rsid w:val="00B025EB"/>
    <w:rsid w:val="00B13DED"/>
    <w:rsid w:val="00B31807"/>
    <w:rsid w:val="00B538CC"/>
    <w:rsid w:val="00BE35C7"/>
    <w:rsid w:val="00BF4C29"/>
    <w:rsid w:val="00C57EB1"/>
    <w:rsid w:val="00C72085"/>
    <w:rsid w:val="00C807B5"/>
    <w:rsid w:val="00C8577C"/>
    <w:rsid w:val="00CA1D31"/>
    <w:rsid w:val="00DA03CD"/>
    <w:rsid w:val="00DE70D8"/>
    <w:rsid w:val="00DF4948"/>
    <w:rsid w:val="00E15ED1"/>
    <w:rsid w:val="00E27AB8"/>
    <w:rsid w:val="00E31102"/>
    <w:rsid w:val="00E56B6C"/>
    <w:rsid w:val="00E70DA6"/>
    <w:rsid w:val="00EA041D"/>
    <w:rsid w:val="00EE2E7B"/>
    <w:rsid w:val="00EE305D"/>
    <w:rsid w:val="00EE603A"/>
    <w:rsid w:val="00F307B7"/>
    <w:rsid w:val="00F561F3"/>
    <w:rsid w:val="00F6471B"/>
    <w:rsid w:val="00FA2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53C"/>
    <w:pPr>
      <w:spacing w:after="200" w:line="276" w:lineRule="auto"/>
    </w:pPr>
    <w:rPr>
      <w:lang w:val="uk-UA" w:eastAsia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94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415</TotalTime>
  <Pages>1</Pages>
  <Words>322</Words>
  <Characters>1836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46</cp:revision>
  <cp:lastPrinted>2023-11-02T08:29:00Z</cp:lastPrinted>
  <dcterms:created xsi:type="dcterms:W3CDTF">2021-12-26T10:39:00Z</dcterms:created>
  <dcterms:modified xsi:type="dcterms:W3CDTF">2024-10-30T05:54:00Z</dcterms:modified>
</cp:coreProperties>
</file>